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57D2C" w14:textId="7C65B45F" w:rsidR="006B2F86" w:rsidRDefault="005205A7" w:rsidP="00E71FC3">
      <w:pPr>
        <w:pStyle w:val="NoSpacing"/>
      </w:pPr>
      <w:r>
        <w:rPr>
          <w:u w:val="single"/>
        </w:rPr>
        <w:t>Bernard CAVILL</w:t>
      </w:r>
      <w:r>
        <w:t xml:space="preserve">  </w:t>
      </w:r>
      <w:proofErr w:type="gramStart"/>
      <w:r>
        <w:t xml:space="preserve">   (</w:t>
      </w:r>
      <w:proofErr w:type="gramEnd"/>
      <w:r>
        <w:t>fl.1479)</w:t>
      </w:r>
    </w:p>
    <w:p w14:paraId="64C59639" w14:textId="19EBFFCB" w:rsidR="005205A7" w:rsidRDefault="005205A7" w:rsidP="00E71FC3">
      <w:pPr>
        <w:pStyle w:val="NoSpacing"/>
      </w:pPr>
      <w:r>
        <w:t>of Lewisham, Kent.</w:t>
      </w:r>
    </w:p>
    <w:p w14:paraId="0DC0C380" w14:textId="3718BFAF" w:rsidR="005205A7" w:rsidRDefault="005205A7" w:rsidP="00E71FC3">
      <w:pPr>
        <w:pStyle w:val="NoSpacing"/>
      </w:pPr>
    </w:p>
    <w:p w14:paraId="4B7E64EB" w14:textId="4AF26057" w:rsidR="005205A7" w:rsidRDefault="005205A7" w:rsidP="00E71FC3">
      <w:pPr>
        <w:pStyle w:val="NoSpacing"/>
      </w:pPr>
    </w:p>
    <w:p w14:paraId="4F66C2B2" w14:textId="0F61840B" w:rsidR="005205A7" w:rsidRDefault="005205A7" w:rsidP="00E71FC3">
      <w:pPr>
        <w:pStyle w:val="NoSpacing"/>
      </w:pPr>
      <w:r>
        <w:tab/>
        <w:t>1479</w:t>
      </w:r>
      <w:r>
        <w:tab/>
        <w:t>He made his Will, in which he left 3s 4d to the fabric of the church tower</w:t>
      </w:r>
    </w:p>
    <w:p w14:paraId="2B1360BB" w14:textId="073FEB6A" w:rsidR="005205A7" w:rsidRDefault="005205A7" w:rsidP="00E71FC3">
      <w:pPr>
        <w:pStyle w:val="NoSpacing"/>
      </w:pPr>
      <w:r>
        <w:tab/>
      </w:r>
      <w:r>
        <w:tab/>
        <w:t>of Lewisham Church.</w:t>
      </w:r>
    </w:p>
    <w:p w14:paraId="3A36F429" w14:textId="4F4580CB" w:rsidR="005205A7" w:rsidRDefault="005205A7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386AC463" w14:textId="72FCEAB2" w:rsidR="005205A7" w:rsidRDefault="005205A7" w:rsidP="00E71FC3">
      <w:pPr>
        <w:pStyle w:val="NoSpacing"/>
      </w:pPr>
    </w:p>
    <w:p w14:paraId="6BC49B9C" w14:textId="70928DB4" w:rsidR="005205A7" w:rsidRDefault="005205A7" w:rsidP="00E71FC3">
      <w:pPr>
        <w:pStyle w:val="NoSpacing"/>
      </w:pPr>
    </w:p>
    <w:p w14:paraId="41533118" w14:textId="0DACE9FC" w:rsidR="005205A7" w:rsidRPr="005205A7" w:rsidRDefault="005205A7" w:rsidP="00E71FC3">
      <w:pPr>
        <w:pStyle w:val="NoSpacing"/>
      </w:pPr>
      <w:r>
        <w:t>12 March 2019</w:t>
      </w:r>
      <w:bookmarkStart w:id="0" w:name="_GoBack"/>
      <w:bookmarkEnd w:id="0"/>
    </w:p>
    <w:sectPr w:rsidR="005205A7" w:rsidRPr="005205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8EFE2" w14:textId="77777777" w:rsidR="005205A7" w:rsidRDefault="005205A7" w:rsidP="00E71FC3">
      <w:pPr>
        <w:spacing w:after="0" w:line="240" w:lineRule="auto"/>
      </w:pPr>
      <w:r>
        <w:separator/>
      </w:r>
    </w:p>
  </w:endnote>
  <w:endnote w:type="continuationSeparator" w:id="0">
    <w:p w14:paraId="2920D607" w14:textId="77777777" w:rsidR="005205A7" w:rsidRDefault="005205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B8E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FF978" w14:textId="77777777" w:rsidR="005205A7" w:rsidRDefault="005205A7" w:rsidP="00E71FC3">
      <w:pPr>
        <w:spacing w:after="0" w:line="240" w:lineRule="auto"/>
      </w:pPr>
      <w:r>
        <w:separator/>
      </w:r>
    </w:p>
  </w:footnote>
  <w:footnote w:type="continuationSeparator" w:id="0">
    <w:p w14:paraId="62F150D2" w14:textId="77777777" w:rsidR="005205A7" w:rsidRDefault="005205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5A7"/>
    <w:rsid w:val="001A7C09"/>
    <w:rsid w:val="005205A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B9715"/>
  <w15:chartTrackingRefBased/>
  <w15:docId w15:val="{113FD7DF-D514-4273-8CCA-70014EAB9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2019-03-12T08:47:00Z</dcterms:created>
  <dcterms:modified xsi:type="dcterms:W3CDTF">2019-03-12T08:50:00Z</dcterms:modified>
</cp:coreProperties>
</file>